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E8A977" w14:textId="77777777" w:rsidR="00791933" w:rsidRPr="00690BA6" w:rsidRDefault="00791933" w:rsidP="00791933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William SWEETING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11BA3052" w14:textId="77777777" w:rsidR="00791933" w:rsidRDefault="00791933" w:rsidP="0079193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2EDC7775" w14:textId="77777777" w:rsidR="00791933" w:rsidRDefault="00791933" w:rsidP="0079193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ADF89C9" w14:textId="77777777" w:rsidR="00791933" w:rsidRDefault="00791933" w:rsidP="0079193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CB5CC65" w14:textId="77777777" w:rsidR="00791933" w:rsidRDefault="00791933" w:rsidP="00791933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ab/>
        <w:t>1417</w:t>
      </w:r>
      <w:r w:rsidRPr="00026957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 xml:space="preserve">He served at sea under </w:t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Jankyn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Edward(q.v.).</w:t>
      </w:r>
    </w:p>
    <w:p w14:paraId="756F1980" w14:textId="77777777" w:rsidR="00791933" w:rsidRDefault="00791933" w:rsidP="00791933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m.4,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42324966" w14:textId="77777777" w:rsidR="00791933" w:rsidRDefault="00791933" w:rsidP="00791933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2020).</w:t>
      </w:r>
    </w:p>
    <w:p w14:paraId="1E369850" w14:textId="77777777" w:rsidR="00791933" w:rsidRDefault="00791933" w:rsidP="00791933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2F7DE8C4" w14:textId="77777777" w:rsidR="00791933" w:rsidRDefault="00791933" w:rsidP="00791933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0C57676C" w14:textId="77777777" w:rsidR="00791933" w:rsidRDefault="00791933" w:rsidP="00791933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 February 2021</w:t>
      </w:r>
    </w:p>
    <w:p w14:paraId="3F23B687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BBC1FD" w14:textId="77777777" w:rsidR="00791933" w:rsidRDefault="00791933" w:rsidP="009139A6">
      <w:r>
        <w:separator/>
      </w:r>
    </w:p>
  </w:endnote>
  <w:endnote w:type="continuationSeparator" w:id="0">
    <w:p w14:paraId="0789729A" w14:textId="77777777" w:rsidR="00791933" w:rsidRDefault="0079193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43A65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48F76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61BE5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1E1CB4" w14:textId="77777777" w:rsidR="00791933" w:rsidRDefault="00791933" w:rsidP="009139A6">
      <w:r>
        <w:separator/>
      </w:r>
    </w:p>
  </w:footnote>
  <w:footnote w:type="continuationSeparator" w:id="0">
    <w:p w14:paraId="304EEAAF" w14:textId="77777777" w:rsidR="00791933" w:rsidRDefault="0079193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1FC06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23C5B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FE323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1933"/>
    <w:rsid w:val="000666E0"/>
    <w:rsid w:val="002510B7"/>
    <w:rsid w:val="005C130B"/>
    <w:rsid w:val="00791933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DFC1A5"/>
  <w15:chartTrackingRefBased/>
  <w15:docId w15:val="{44E9AFCB-63AC-40FE-B622-17D76B594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2021-03-28T11:31:00Z</dcterms:created>
  <dcterms:modified xsi:type="dcterms:W3CDTF">2021-03-28T11:31:00Z</dcterms:modified>
</cp:coreProperties>
</file>